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6A045FF" w14:textId="0AFB7C7E" w:rsidR="008377D0" w:rsidRPr="008377D0" w:rsidRDefault="008377D0" w:rsidP="008377D0">
      <w:pPr>
        <w:rPr>
          <w:rFonts w:asciiTheme="minorHAnsi" w:eastAsia="Times New Roman" w:hAnsiTheme="minorHAnsi" w:cstheme="minorHAnsi"/>
          <w:b/>
          <w:bCs/>
          <w:sz w:val="28"/>
          <w:szCs w:val="28"/>
          <w:lang w:val="en-KI" w:eastAsia="en-KI"/>
        </w:rPr>
      </w:pPr>
      <w:r>
        <w:rPr>
          <w:b/>
          <w:lang w:val="en-GB"/>
        </w:rPr>
        <w:t xml:space="preserve">                 </w:t>
      </w:r>
      <w:r w:rsidR="004E36AD" w:rsidRPr="007F3777">
        <w:rPr>
          <w:b/>
          <w:lang w:val="en-GB"/>
        </w:rPr>
        <w:t>Procurement No:</w:t>
      </w:r>
      <w:r w:rsidR="004E36AD" w:rsidRPr="007F3777">
        <w:rPr>
          <w:lang w:val="en-GB"/>
        </w:rPr>
        <w:tab/>
      </w:r>
      <w:r w:rsidR="006571D8" w:rsidRPr="008377D0">
        <w:rPr>
          <w:sz w:val="28"/>
          <w:szCs w:val="28"/>
          <w:lang w:val="en-GB"/>
        </w:rPr>
        <w:t xml:space="preserve">        </w:t>
      </w:r>
      <w:r w:rsidRPr="008377D0">
        <w:rPr>
          <w:rFonts w:asciiTheme="minorHAnsi" w:hAnsiTheme="minorHAnsi" w:cstheme="minorHAnsi"/>
          <w:b/>
          <w:bCs/>
          <w:sz w:val="28"/>
          <w:szCs w:val="28"/>
        </w:rPr>
        <w:t xml:space="preserve">             </w:t>
      </w:r>
      <w:r w:rsidRPr="008377D0">
        <w:rPr>
          <w:rFonts w:asciiTheme="minorHAnsi" w:eastAsia="Times New Roman" w:hAnsiTheme="minorHAnsi" w:cstheme="minorHAnsi"/>
          <w:b/>
          <w:bCs/>
          <w:sz w:val="28"/>
          <w:szCs w:val="28"/>
          <w:lang w:val="en-KI" w:eastAsia="en-KI"/>
        </w:rPr>
        <w:t>46-G015-21</w:t>
      </w:r>
    </w:p>
    <w:p w14:paraId="0366CF58" w14:textId="4DAA01DB" w:rsidR="006571D8" w:rsidRPr="006571D8" w:rsidRDefault="006571D8" w:rsidP="006571D8">
      <w:pPr>
        <w:jc w:val="center"/>
        <w:rPr>
          <w:rFonts w:ascii="Calibri" w:eastAsia="Times New Roman" w:hAnsi="Calibri" w:cs="Calibri"/>
          <w:b/>
          <w:bCs/>
          <w:sz w:val="28"/>
          <w:szCs w:val="28"/>
          <w:lang w:val="en-KI" w:eastAsia="en-KI"/>
        </w:rPr>
      </w:pPr>
    </w:p>
    <w:p w14:paraId="002A6A00" w14:textId="4004DBA4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7DE993B" w:rsidR="00B0293A" w:rsidRPr="00532E97" w:rsidRDefault="00CE6F6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5D3BA1"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71C100A" w:rsidR="00B0293A" w:rsidRPr="00CB6DDC" w:rsidRDefault="005D3BA1" w:rsidP="005D3BA1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1</w:t>
            </w:r>
            <w:r w:rsidR="00CE6F6E">
              <w:rPr>
                <w:rFonts w:ascii="Calibri" w:hAnsi="Calibri"/>
                <w:szCs w:val="20"/>
                <w:highlight w:val="yellow"/>
              </w:rPr>
              <w:t>4</w:t>
            </w:r>
            <w:r>
              <w:rPr>
                <w:rFonts w:ascii="Calibri" w:hAnsi="Calibri"/>
                <w:szCs w:val="20"/>
                <w:highlight w:val="yellow"/>
              </w:rPr>
              <w:t>/10/21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E2FEF71" w:rsidR="00B0293A" w:rsidRPr="00251A4B" w:rsidRDefault="005D3B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CE6F6E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/10/21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751ED440" w:rsidR="00B0293A" w:rsidRPr="00CB6DDC" w:rsidRDefault="005D3BA1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20/10/21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3AC1875F" w:rsidR="00B0293A" w:rsidRPr="00532E97" w:rsidRDefault="005D3B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26/10/21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D73258C" w:rsidR="00B0293A" w:rsidRPr="00532E97" w:rsidRDefault="005D3B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29/10/21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5744420" w:rsidR="00B0293A" w:rsidRPr="00532E97" w:rsidRDefault="005D3B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29/10/21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4866586A" w:rsidR="00B0293A" w:rsidRPr="00532E97" w:rsidRDefault="005D3B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1/11/21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195ABDB7" w:rsidR="00B0293A" w:rsidRPr="00532E97" w:rsidRDefault="005D3B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1/11/21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DDC71" w14:textId="77777777" w:rsidR="00C754B8" w:rsidRDefault="00C754B8">
      <w:r>
        <w:separator/>
      </w:r>
    </w:p>
  </w:endnote>
  <w:endnote w:type="continuationSeparator" w:id="0">
    <w:p w14:paraId="43802CA8" w14:textId="77777777" w:rsidR="00C754B8" w:rsidRDefault="00C754B8">
      <w:r>
        <w:continuationSeparator/>
      </w:r>
    </w:p>
  </w:endnote>
  <w:endnote w:type="continuationNotice" w:id="1">
    <w:p w14:paraId="117F70FF" w14:textId="77777777" w:rsidR="00C754B8" w:rsidRDefault="00C754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D3BA1" w:rsidRPr="005D3BA1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D3BA1" w:rsidRPr="005D3BA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26B5D83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E6F6E">
      <w:rPr>
        <w:noProof/>
      </w:rPr>
      <w:t>2021-10-11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7AD2B" w14:textId="77777777" w:rsidR="00C754B8" w:rsidRDefault="00C754B8">
      <w:r>
        <w:separator/>
      </w:r>
    </w:p>
  </w:footnote>
  <w:footnote w:type="continuationSeparator" w:id="0">
    <w:p w14:paraId="7DC7D7E6" w14:textId="77777777" w:rsidR="00C754B8" w:rsidRDefault="00C754B8">
      <w:r>
        <w:continuationSeparator/>
      </w:r>
    </w:p>
  </w:footnote>
  <w:footnote w:type="continuationNotice" w:id="1">
    <w:p w14:paraId="3A72FCB5" w14:textId="77777777" w:rsidR="00C754B8" w:rsidRDefault="00C754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0F95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3BA1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71D8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77D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AF71B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54B8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6F6E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4451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440EF9-51E2-408F-9D9E-3A03E86157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3</cp:revision>
  <cp:lastPrinted>2013-10-18T08:32:00Z</cp:lastPrinted>
  <dcterms:created xsi:type="dcterms:W3CDTF">2021-10-06T23:21:00Z</dcterms:created>
  <dcterms:modified xsi:type="dcterms:W3CDTF">2021-10-11T05:08:00Z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